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23C4F76A" w:rsidR="002C1220" w:rsidRPr="001F127C" w:rsidRDefault="005F10C3" w:rsidP="002C1220">
      <w:pPr>
        <w:pStyle w:val="Header"/>
        <w:tabs>
          <w:tab w:val="right" w:pos="9639"/>
        </w:tabs>
        <w:jc w:val="both"/>
        <w:rPr>
          <w:rFonts w:cs="Arial"/>
          <w:bCs/>
          <w:i/>
          <w:noProof w:val="0"/>
          <w:sz w:val="24"/>
          <w:szCs w:val="24"/>
        </w:rPr>
      </w:pPr>
      <w:bookmarkStart w:id="0" w:name="_Hlk519580081"/>
      <w:r w:rsidRPr="001F127C">
        <w:rPr>
          <w:rFonts w:cs="Arial"/>
          <w:bCs/>
          <w:noProof w:val="0"/>
          <w:sz w:val="24"/>
          <w:szCs w:val="24"/>
        </w:rPr>
        <w:t>3GPP TSG-RAN WG3 Meeting #10</w:t>
      </w:r>
      <w:r w:rsidR="00FA4A45" w:rsidRPr="001F127C">
        <w:rPr>
          <w:rFonts w:cs="Arial"/>
          <w:bCs/>
          <w:noProof w:val="0"/>
          <w:sz w:val="24"/>
          <w:szCs w:val="24"/>
        </w:rPr>
        <w:t>7</w:t>
      </w:r>
      <w:r w:rsidR="00044AC7" w:rsidRPr="001F127C">
        <w:rPr>
          <w:rFonts w:cs="Arial"/>
          <w:bCs/>
          <w:noProof w:val="0"/>
          <w:sz w:val="24"/>
          <w:szCs w:val="24"/>
        </w:rPr>
        <w:t>-bis-e</w:t>
      </w:r>
      <w:r w:rsidR="002C1220" w:rsidRPr="001F127C">
        <w:rPr>
          <w:rFonts w:cs="Arial"/>
          <w:bCs/>
          <w:noProof w:val="0"/>
          <w:sz w:val="24"/>
          <w:szCs w:val="24"/>
        </w:rPr>
        <w:tab/>
        <w:t>R3-</w:t>
      </w:r>
      <w:r w:rsidR="00FA4A45" w:rsidRPr="001F127C">
        <w:rPr>
          <w:rFonts w:cs="Arial"/>
          <w:bCs/>
          <w:noProof w:val="0"/>
          <w:sz w:val="24"/>
          <w:szCs w:val="24"/>
        </w:rPr>
        <w:t>20</w:t>
      </w:r>
      <w:r w:rsidR="00481547">
        <w:rPr>
          <w:rFonts w:cs="Arial"/>
          <w:bCs/>
          <w:noProof w:val="0"/>
          <w:sz w:val="24"/>
          <w:szCs w:val="24"/>
        </w:rPr>
        <w:t>1664</w:t>
      </w:r>
    </w:p>
    <w:bookmarkEnd w:id="0"/>
    <w:p w14:paraId="5669B020" w14:textId="404C1BC9" w:rsidR="004C654E" w:rsidRPr="001F127C" w:rsidRDefault="00044AC7" w:rsidP="004C654E">
      <w:pPr>
        <w:pStyle w:val="Header"/>
        <w:tabs>
          <w:tab w:val="left" w:pos="2410"/>
        </w:tabs>
        <w:rPr>
          <w:rFonts w:eastAsia="MS Mincho" w:cs="Arial"/>
          <w:sz w:val="24"/>
          <w:szCs w:val="24"/>
        </w:rPr>
      </w:pPr>
      <w:r w:rsidRPr="001F127C">
        <w:rPr>
          <w:rFonts w:eastAsia="MS Mincho" w:cs="Arial"/>
          <w:sz w:val="24"/>
          <w:szCs w:val="24"/>
        </w:rPr>
        <w:t>E-meeting</w:t>
      </w:r>
      <w:r w:rsidR="00FC5FE8" w:rsidRPr="001F127C">
        <w:rPr>
          <w:rFonts w:eastAsia="MS Mincho" w:cs="Arial"/>
          <w:sz w:val="24"/>
          <w:szCs w:val="24"/>
        </w:rPr>
        <w:t xml:space="preserve">, </w:t>
      </w:r>
      <w:r w:rsidR="007A6F2F" w:rsidRPr="001F127C">
        <w:rPr>
          <w:rFonts w:eastAsia="MS Mincho" w:cs="Arial"/>
          <w:sz w:val="24"/>
          <w:szCs w:val="24"/>
        </w:rPr>
        <w:t>2</w:t>
      </w:r>
      <w:r w:rsidRPr="001F127C">
        <w:rPr>
          <w:rFonts w:eastAsia="MS Mincho" w:cs="Arial"/>
          <w:sz w:val="24"/>
          <w:szCs w:val="24"/>
        </w:rPr>
        <w:t>0</w:t>
      </w:r>
      <w:r w:rsidR="00FA4A45" w:rsidRPr="001F127C">
        <w:rPr>
          <w:rFonts w:eastAsia="MS Mincho" w:cs="Arial"/>
          <w:sz w:val="24"/>
          <w:szCs w:val="24"/>
        </w:rPr>
        <w:t>-</w:t>
      </w:r>
      <w:r w:rsidRPr="001F127C">
        <w:rPr>
          <w:rFonts w:eastAsia="MS Mincho" w:cs="Arial"/>
          <w:sz w:val="24"/>
          <w:szCs w:val="24"/>
        </w:rPr>
        <w:t>30</w:t>
      </w:r>
      <w:r w:rsidR="00FC5FE8" w:rsidRPr="001F127C">
        <w:rPr>
          <w:rFonts w:eastAsia="MS Mincho" w:cs="Arial"/>
          <w:sz w:val="24"/>
          <w:szCs w:val="24"/>
        </w:rPr>
        <w:t xml:space="preserve"> </w:t>
      </w:r>
      <w:r w:rsidRPr="001F127C">
        <w:rPr>
          <w:rFonts w:eastAsia="MS Mincho" w:cs="Arial"/>
          <w:sz w:val="24"/>
          <w:szCs w:val="24"/>
        </w:rPr>
        <w:t>Apr</w:t>
      </w:r>
      <w:r w:rsidR="005F10C3" w:rsidRPr="001F127C">
        <w:rPr>
          <w:rFonts w:eastAsia="MS Mincho" w:cs="Arial"/>
          <w:sz w:val="24"/>
          <w:szCs w:val="24"/>
        </w:rPr>
        <w:t xml:space="preserve"> 20</w:t>
      </w:r>
      <w:r w:rsidR="00FA4A45" w:rsidRPr="001F127C">
        <w:rPr>
          <w:rFonts w:eastAsia="MS Mincho" w:cs="Arial"/>
          <w:sz w:val="24"/>
          <w:szCs w:val="24"/>
        </w:rPr>
        <w:t>20</w:t>
      </w:r>
    </w:p>
    <w:p w14:paraId="2F96B0BD" w14:textId="77777777" w:rsidR="002F2360" w:rsidRPr="001F127C" w:rsidRDefault="002F2360" w:rsidP="002F2360">
      <w:pPr>
        <w:pStyle w:val="Header"/>
        <w:tabs>
          <w:tab w:val="left" w:pos="2410"/>
        </w:tabs>
        <w:rPr>
          <w:bCs/>
          <w:noProof w:val="0"/>
          <w:sz w:val="24"/>
        </w:rPr>
      </w:pPr>
    </w:p>
    <w:p w14:paraId="430718D4" w14:textId="311AC2FA" w:rsidR="002F2360" w:rsidRPr="001F127C" w:rsidRDefault="002F2360" w:rsidP="002F2360">
      <w:pPr>
        <w:pStyle w:val="CRCoverPage"/>
        <w:tabs>
          <w:tab w:val="left" w:pos="1985"/>
          <w:tab w:val="left" w:pos="2410"/>
        </w:tabs>
        <w:rPr>
          <w:rFonts w:cs="Arial"/>
          <w:b/>
          <w:bCs/>
          <w:sz w:val="24"/>
          <w:lang w:eastAsia="ja-JP"/>
        </w:rPr>
      </w:pPr>
      <w:r w:rsidRPr="001F127C">
        <w:rPr>
          <w:rFonts w:cs="Arial"/>
          <w:b/>
          <w:bCs/>
          <w:sz w:val="24"/>
        </w:rPr>
        <w:t>Agenda item:</w:t>
      </w:r>
      <w:r w:rsidRPr="001F127C">
        <w:rPr>
          <w:rFonts w:cs="Arial"/>
          <w:b/>
          <w:bCs/>
          <w:sz w:val="24"/>
        </w:rPr>
        <w:tab/>
      </w:r>
      <w:r w:rsidR="00481547">
        <w:rPr>
          <w:rFonts w:cs="Arial"/>
          <w:b/>
          <w:bCs/>
          <w:sz w:val="24"/>
        </w:rPr>
        <w:t>17.2.2</w:t>
      </w:r>
    </w:p>
    <w:p w14:paraId="02505283" w14:textId="77777777" w:rsidR="002F2360" w:rsidRPr="001F127C" w:rsidRDefault="002F2360" w:rsidP="002F2360">
      <w:pPr>
        <w:tabs>
          <w:tab w:val="left" w:pos="1985"/>
          <w:tab w:val="left" w:pos="2410"/>
        </w:tabs>
        <w:ind w:left="1985" w:hanging="1985"/>
        <w:rPr>
          <w:rFonts w:ascii="Arial" w:hAnsi="Arial" w:cs="Arial"/>
          <w:b/>
          <w:bCs/>
          <w:sz w:val="24"/>
        </w:rPr>
      </w:pPr>
      <w:r w:rsidRPr="001F127C">
        <w:rPr>
          <w:rFonts w:ascii="Arial" w:hAnsi="Arial" w:cs="Arial"/>
          <w:b/>
          <w:bCs/>
          <w:sz w:val="24"/>
        </w:rPr>
        <w:t>Source:</w:t>
      </w:r>
      <w:r w:rsidRPr="001F127C">
        <w:rPr>
          <w:rFonts w:ascii="Arial" w:hAnsi="Arial" w:cs="Arial"/>
          <w:b/>
          <w:bCs/>
          <w:sz w:val="24"/>
        </w:rPr>
        <w:tab/>
        <w:t xml:space="preserve">Nokia, </w:t>
      </w:r>
      <w:r w:rsidRPr="001F127C">
        <w:rPr>
          <w:rFonts w:ascii="Arial" w:hAnsi="Arial" w:cs="Arial"/>
          <w:b/>
          <w:bCs/>
          <w:sz w:val="24"/>
          <w:lang w:eastAsia="ja-JP"/>
        </w:rPr>
        <w:t xml:space="preserve">Nokia </w:t>
      </w:r>
      <w:r w:rsidRPr="001F127C">
        <w:rPr>
          <w:rFonts w:ascii="Arial" w:hAnsi="Arial" w:cs="Arial"/>
          <w:b/>
          <w:bCs/>
          <w:sz w:val="24"/>
        </w:rPr>
        <w:t>Shanghai Bell</w:t>
      </w:r>
    </w:p>
    <w:p w14:paraId="5E7A28BB" w14:textId="7CED0DC8" w:rsidR="00CD4C7B" w:rsidRPr="001F127C" w:rsidRDefault="00CD4C7B" w:rsidP="00EE13A8">
      <w:pPr>
        <w:tabs>
          <w:tab w:val="left" w:pos="2410"/>
        </w:tabs>
        <w:ind w:left="1985" w:hanging="1985"/>
        <w:rPr>
          <w:rFonts w:ascii="Arial" w:hAnsi="Arial" w:cs="Arial"/>
          <w:b/>
          <w:bCs/>
          <w:sz w:val="24"/>
        </w:rPr>
      </w:pPr>
      <w:r w:rsidRPr="001F127C">
        <w:rPr>
          <w:rFonts w:ascii="Arial" w:hAnsi="Arial" w:cs="Arial"/>
          <w:b/>
          <w:bCs/>
          <w:sz w:val="24"/>
        </w:rPr>
        <w:t>Title:</w:t>
      </w:r>
      <w:r w:rsidRPr="001F127C">
        <w:rPr>
          <w:rFonts w:ascii="Arial" w:hAnsi="Arial" w:cs="Arial"/>
          <w:b/>
          <w:bCs/>
          <w:sz w:val="24"/>
        </w:rPr>
        <w:tab/>
      </w:r>
      <w:r w:rsidR="00481547">
        <w:rPr>
          <w:rFonts w:ascii="Arial" w:hAnsi="Arial" w:cs="Arial"/>
          <w:b/>
          <w:bCs/>
          <w:sz w:val="24"/>
        </w:rPr>
        <w:t>Coordination of UL and DL transmission for multiplication over up to 4 RLCs</w:t>
      </w:r>
    </w:p>
    <w:p w14:paraId="0F79702C" w14:textId="0AE6489D" w:rsidR="00CD4C7B" w:rsidRPr="001F127C" w:rsidRDefault="00CD4C7B" w:rsidP="00EE13A8">
      <w:pPr>
        <w:tabs>
          <w:tab w:val="left" w:pos="1985"/>
          <w:tab w:val="left" w:pos="2410"/>
        </w:tabs>
        <w:rPr>
          <w:rFonts w:ascii="Arial" w:hAnsi="Arial" w:cs="Arial"/>
          <w:b/>
          <w:bCs/>
          <w:sz w:val="24"/>
        </w:rPr>
      </w:pPr>
      <w:r w:rsidRPr="001F127C">
        <w:rPr>
          <w:rFonts w:ascii="Arial" w:hAnsi="Arial" w:cs="Arial"/>
          <w:b/>
          <w:bCs/>
          <w:sz w:val="24"/>
        </w:rPr>
        <w:t>Document for:</w:t>
      </w:r>
      <w:r w:rsidRPr="001F127C">
        <w:rPr>
          <w:rFonts w:ascii="Arial" w:hAnsi="Arial" w:cs="Arial"/>
          <w:b/>
          <w:bCs/>
          <w:sz w:val="24"/>
        </w:rPr>
        <w:tab/>
        <w:t>Discussion</w:t>
      </w:r>
    </w:p>
    <w:p w14:paraId="3F7C60B7" w14:textId="77777777" w:rsidR="00AB30AE" w:rsidRPr="001F127C" w:rsidRDefault="00AB30AE" w:rsidP="00EE13A8">
      <w:pPr>
        <w:tabs>
          <w:tab w:val="left" w:pos="1985"/>
          <w:tab w:val="left" w:pos="2410"/>
        </w:tabs>
        <w:rPr>
          <w:rFonts w:ascii="Arial" w:hAnsi="Arial" w:cs="Arial"/>
          <w:bCs/>
          <w:sz w:val="24"/>
        </w:rPr>
      </w:pPr>
    </w:p>
    <w:p w14:paraId="40D0F11F" w14:textId="3CF2C848" w:rsidR="00CD4C7B" w:rsidRPr="001F127C" w:rsidRDefault="00CD4C7B" w:rsidP="00EE13A8">
      <w:pPr>
        <w:pStyle w:val="Heading1"/>
        <w:tabs>
          <w:tab w:val="left" w:pos="2410"/>
        </w:tabs>
      </w:pPr>
      <w:r w:rsidRPr="001F127C">
        <w:t>1</w:t>
      </w:r>
      <w:r w:rsidRPr="001F127C">
        <w:tab/>
      </w:r>
      <w:r w:rsidR="0056573F" w:rsidRPr="001F127C">
        <w:t>Introduction</w:t>
      </w:r>
    </w:p>
    <w:p w14:paraId="4CAD8B08" w14:textId="63D2C391" w:rsidR="005E3D0F" w:rsidRPr="001F127C" w:rsidRDefault="004B2DCB" w:rsidP="008572DC">
      <w:bookmarkStart w:id="1" w:name="_Toc474247438"/>
      <w:r w:rsidRPr="001F127C">
        <w:t xml:space="preserve">At RAN2 #108, </w:t>
      </w:r>
      <w:proofErr w:type="gramStart"/>
      <w:r w:rsidRPr="001F127C">
        <w:t>an</w:t>
      </w:r>
      <w:proofErr w:type="gramEnd"/>
      <w:r w:rsidRPr="001F127C">
        <w:t xml:space="preserve"> LS was sent to RAN3 (received at RAN3 #107), where RAN2 asks to enable </w:t>
      </w:r>
      <w:proofErr w:type="spellStart"/>
      <w:r w:rsidRPr="001F127C">
        <w:t>signaling</w:t>
      </w:r>
      <w:proofErr w:type="spellEnd"/>
      <w:r w:rsidRPr="001F127C">
        <w:t xml:space="preserve"> needed to coordinate UL multiplication for </w:t>
      </w:r>
      <w:proofErr w:type="spellStart"/>
      <w:r w:rsidRPr="001F127C">
        <w:t>IIoT</w:t>
      </w:r>
      <w:proofErr w:type="spellEnd"/>
      <w:r w:rsidRPr="001F127C">
        <w:t xml:space="preserve"> [1]</w:t>
      </w:r>
      <w:r w:rsidR="001F127C" w:rsidRPr="001F127C">
        <w:t>:</w:t>
      </w:r>
    </w:p>
    <w:p w14:paraId="0F289EC2" w14:textId="77777777" w:rsidR="001F127C" w:rsidRPr="001F127C" w:rsidRDefault="001F127C" w:rsidP="001F127C">
      <w:pPr>
        <w:rPr>
          <w:i/>
          <w:iCs/>
        </w:rPr>
      </w:pPr>
      <w:r w:rsidRPr="001F127C">
        <w:rPr>
          <w:i/>
          <w:iCs/>
        </w:rPr>
        <w:t>For uplink PDCP duplication enhancement, RAN2 has decided to support up to 4 legs for a DRB with possibility of DC+CA architecture, wherein the 4 legs configured for a DRB could be distributed across both MCG and SCG, so the number of RLC entities corresponding to one CG could be 1, 2, or 3 under this framework.</w:t>
      </w:r>
    </w:p>
    <w:p w14:paraId="245F3133" w14:textId="77777777" w:rsidR="001F127C" w:rsidRPr="001F127C" w:rsidRDefault="001F127C" w:rsidP="001F127C">
      <w:pPr>
        <w:rPr>
          <w:i/>
          <w:iCs/>
        </w:rPr>
      </w:pPr>
      <w:r w:rsidRPr="001F127C">
        <w:rPr>
          <w:i/>
          <w:iCs/>
        </w:rPr>
        <w:t xml:space="preserve">Additionally, RAN2 has also agreed to introduce a new MAC control element (MAC CE) that allows the network to dynamically control the activation state of up to 3 RLC entities configured for a DRB, that are distributed across two nodes in cases of DC+CA architecture. Therefore, for a gNB to construct and issue such MAC CE in such situations, some information exchange relating to the RLC entities between the two </w:t>
      </w:r>
      <w:proofErr w:type="spellStart"/>
      <w:r w:rsidRPr="001F127C">
        <w:rPr>
          <w:i/>
          <w:iCs/>
        </w:rPr>
        <w:t>gNBs</w:t>
      </w:r>
      <w:proofErr w:type="spellEnd"/>
      <w:r w:rsidRPr="001F127C">
        <w:rPr>
          <w:i/>
          <w:iCs/>
        </w:rPr>
        <w:t xml:space="preserve"> may be needed, especially when the other gNB has 2 or more RLC entities for this DRB.</w:t>
      </w:r>
    </w:p>
    <w:p w14:paraId="6CBC6C31" w14:textId="1A3BF613" w:rsidR="00A3280F" w:rsidRPr="00A3280F" w:rsidRDefault="00A3280F" w:rsidP="00A3280F">
      <w:pPr>
        <w:jc w:val="both"/>
        <w:rPr>
          <w:lang w:val="en-US"/>
        </w:rPr>
      </w:pPr>
      <w:r>
        <w:t xml:space="preserve">Also, </w:t>
      </w:r>
      <w:r>
        <w:rPr>
          <w:lang w:val="en-US"/>
        </w:rPr>
        <w:t>at the RAN3 #107 meeting, it was agreed to enable extra tunnels for UL and DL transmission, but with the option to use only a single tunnel.</w:t>
      </w:r>
    </w:p>
    <w:p w14:paraId="1052BC22" w14:textId="6E8207FF" w:rsidR="004B2DCB" w:rsidRPr="001F127C" w:rsidRDefault="004B2DCB" w:rsidP="008572DC">
      <w:r w:rsidRPr="001F127C">
        <w:t xml:space="preserve">In this paper, we analyse the </w:t>
      </w:r>
      <w:r w:rsidR="00A3280F">
        <w:t>requirements for UL and DL</w:t>
      </w:r>
      <w:r w:rsidRPr="001F127C">
        <w:t>.</w:t>
      </w:r>
    </w:p>
    <w:p w14:paraId="309917E7" w14:textId="77777777" w:rsidR="00051152" w:rsidRPr="001F127C" w:rsidRDefault="00BE5235" w:rsidP="00051152">
      <w:pPr>
        <w:pStyle w:val="Heading1"/>
        <w:tabs>
          <w:tab w:val="left" w:pos="2410"/>
        </w:tabs>
      </w:pPr>
      <w:r w:rsidRPr="001F127C">
        <w:t>2</w:t>
      </w:r>
      <w:r w:rsidR="00051152" w:rsidRPr="001F127C">
        <w:tab/>
      </w:r>
      <w:r w:rsidRPr="001F127C">
        <w:t>Discussion</w:t>
      </w:r>
    </w:p>
    <w:bookmarkEnd w:id="1"/>
    <w:p w14:paraId="11593A83" w14:textId="1CE2B031" w:rsidR="00A3280F" w:rsidRDefault="00A3280F" w:rsidP="00A3280F">
      <w:pPr>
        <w:pStyle w:val="Heading2"/>
      </w:pPr>
      <w:r>
        <w:t>2.1</w:t>
      </w:r>
      <w:r>
        <w:tab/>
        <w:t>UL</w:t>
      </w:r>
    </w:p>
    <w:p w14:paraId="5AFB7F70" w14:textId="0D79B674" w:rsidR="001F127C" w:rsidRDefault="001F127C" w:rsidP="00AA4AF2">
      <w:r w:rsidRPr="001F127C">
        <w:t xml:space="preserve">The LS does not explain technical merits of the solution agreed in RAN2. </w:t>
      </w:r>
      <w:r w:rsidR="006B7445">
        <w:t xml:space="preserve">Its principles can </w:t>
      </w:r>
      <w:r w:rsidR="00DF6128">
        <w:t xml:space="preserve">however </w:t>
      </w:r>
      <w:r w:rsidR="006B7445">
        <w:t>be summarised as follows:</w:t>
      </w:r>
    </w:p>
    <w:p w14:paraId="2F54DA4B" w14:textId="57744DAE" w:rsidR="006B7445" w:rsidRDefault="006B7445" w:rsidP="006B7445">
      <w:pPr>
        <w:pStyle w:val="ListParagraph"/>
        <w:numPr>
          <w:ilvl w:val="0"/>
          <w:numId w:val="38"/>
        </w:numPr>
      </w:pPr>
      <w:r>
        <w:t>The new MAC CE defines which how many RLC entities are active in the UE during multiplication.</w:t>
      </w:r>
    </w:p>
    <w:p w14:paraId="23D4E29B" w14:textId="7267DC53" w:rsidR="008473AF" w:rsidRDefault="008473AF" w:rsidP="006B7445">
      <w:pPr>
        <w:pStyle w:val="ListParagraph"/>
        <w:numPr>
          <w:ilvl w:val="0"/>
          <w:numId w:val="38"/>
        </w:numPr>
      </w:pPr>
      <w:r>
        <w:t xml:space="preserve">One RLC is always active in MCG; therefore, </w:t>
      </w:r>
      <w:r w:rsidR="00A6432C">
        <w:t>remaining 3 RLCs may be split between SCG and MCG.</w:t>
      </w:r>
    </w:p>
    <w:p w14:paraId="3F296BD0" w14:textId="251E4636" w:rsidR="006B7445" w:rsidRDefault="006B7445" w:rsidP="006B7445">
      <w:pPr>
        <w:pStyle w:val="ListParagraph"/>
        <w:numPr>
          <w:ilvl w:val="0"/>
          <w:numId w:val="38"/>
        </w:numPr>
      </w:pPr>
      <w:r>
        <w:t xml:space="preserve">The MAC CE may be sent either from the MN or the </w:t>
      </w:r>
      <w:proofErr w:type="gramStart"/>
      <w:r>
        <w:t>SN, but</w:t>
      </w:r>
      <w:proofErr w:type="gramEnd"/>
      <w:r>
        <w:t xml:space="preserve"> </w:t>
      </w:r>
      <w:r w:rsidR="00DF6128">
        <w:t>defines RLCs used in both nodes</w:t>
      </w:r>
      <w:r>
        <w:t>.</w:t>
      </w:r>
    </w:p>
    <w:p w14:paraId="64DD2333" w14:textId="30A504A5" w:rsidR="006B7445" w:rsidRDefault="006B7445" w:rsidP="006B7445">
      <w:pPr>
        <w:pStyle w:val="ListParagraph"/>
        <w:numPr>
          <w:ilvl w:val="0"/>
          <w:numId w:val="38"/>
        </w:numPr>
      </w:pPr>
      <w:r>
        <w:t>Both nodes need to know current</w:t>
      </w:r>
      <w:r w:rsidR="008473AF">
        <w:t>ly configured</w:t>
      </w:r>
      <w:r>
        <w:t xml:space="preserve"> MAC CE</w:t>
      </w:r>
      <w:r w:rsidR="008473AF">
        <w:t>.</w:t>
      </w:r>
    </w:p>
    <w:p w14:paraId="45B00AA1" w14:textId="2DB77158" w:rsidR="00DF6128" w:rsidRPr="001F127C" w:rsidRDefault="00DF6128" w:rsidP="006B7445">
      <w:pPr>
        <w:pStyle w:val="ListParagraph"/>
        <w:numPr>
          <w:ilvl w:val="0"/>
          <w:numId w:val="38"/>
        </w:numPr>
      </w:pPr>
      <w:r>
        <w:t xml:space="preserve">The new MAC CE may be changed at the </w:t>
      </w:r>
      <w:proofErr w:type="spellStart"/>
      <w:r>
        <w:t>ms</w:t>
      </w:r>
      <w:proofErr w:type="spellEnd"/>
      <w:r>
        <w:t>-level.</w:t>
      </w:r>
    </w:p>
    <w:p w14:paraId="3A1067DC" w14:textId="72E480C9" w:rsidR="001F127C" w:rsidRDefault="00DF6128" w:rsidP="00AA4AF2">
      <w:r>
        <w:t xml:space="preserve">The above requirements from RAN3 perspective may not be feasible: delay introduced over </w:t>
      </w:r>
      <w:proofErr w:type="spellStart"/>
      <w:r>
        <w:t>Xn</w:t>
      </w:r>
      <w:proofErr w:type="spellEnd"/>
      <w:r>
        <w:t xml:space="preserve"> does not allow to make sure MAC CE is in sync between the MN and the SN. Even the user plane is too slow for </w:t>
      </w:r>
      <w:proofErr w:type="spellStart"/>
      <w:r>
        <w:t>ms</w:t>
      </w:r>
      <w:proofErr w:type="spellEnd"/>
      <w:r>
        <w:t>-level synchronisation (plus, it is unreliable, so synchronisation could not be assumed anyway).</w:t>
      </w:r>
    </w:p>
    <w:p w14:paraId="432D817A" w14:textId="6D76251A" w:rsidR="00DF6128" w:rsidRPr="00B94753" w:rsidRDefault="00DF6128" w:rsidP="00AA4AF2">
      <w:pPr>
        <w:rPr>
          <w:b/>
          <w:bCs/>
        </w:rPr>
      </w:pPr>
      <w:r w:rsidRPr="00B94753">
        <w:rPr>
          <w:b/>
          <w:bCs/>
        </w:rPr>
        <w:t xml:space="preserve">Observation </w:t>
      </w:r>
      <w:r w:rsidR="00502D34">
        <w:rPr>
          <w:b/>
          <w:bCs/>
        </w:rPr>
        <w:t>1-</w:t>
      </w:r>
      <w:r w:rsidRPr="00B94753">
        <w:rPr>
          <w:b/>
          <w:bCs/>
        </w:rPr>
        <w:t>1: The solution defined in RAN2 is not feasible in realistic deployments.</w:t>
      </w:r>
    </w:p>
    <w:p w14:paraId="1759D390" w14:textId="433B193B" w:rsidR="00DF6128" w:rsidRDefault="00DF6128" w:rsidP="00AA4AF2">
      <w:r>
        <w:t>However, the problem may be easily circumvented, if MAC CE in DC operation is split: each node controls its own part of the MAC CE. Then, the nodes may coordinate regions (i.e. which RLCs are controlled by which node) and then each of them may control “own” RLCs. At the UE, the impact will be minimal: instead of applying the MAC CE as received, it would have to combine MAC CE from the MN with the one from SN thus obtaining the actual configuration.</w:t>
      </w:r>
    </w:p>
    <w:p w14:paraId="4D43C466" w14:textId="38E7C9A4" w:rsidR="00DF6128" w:rsidRPr="00B94753" w:rsidRDefault="00DF6128" w:rsidP="00AA4AF2">
      <w:pPr>
        <w:rPr>
          <w:b/>
          <w:bCs/>
        </w:rPr>
      </w:pPr>
      <w:r w:rsidRPr="00B94753">
        <w:rPr>
          <w:b/>
          <w:bCs/>
        </w:rPr>
        <w:lastRenderedPageBreak/>
        <w:t xml:space="preserve">Observation </w:t>
      </w:r>
      <w:r w:rsidR="00502D34">
        <w:rPr>
          <w:b/>
          <w:bCs/>
        </w:rPr>
        <w:t>1-</w:t>
      </w:r>
      <w:r w:rsidRPr="00B94753">
        <w:rPr>
          <w:b/>
          <w:bCs/>
        </w:rPr>
        <w:t xml:space="preserve">2: </w:t>
      </w:r>
      <w:r w:rsidR="00B63DD6" w:rsidRPr="00B94753">
        <w:rPr>
          <w:b/>
          <w:bCs/>
        </w:rPr>
        <w:t>The solution becomes perfectly feasible, if it is amended a little bit, so that each node may control own RLCs.</w:t>
      </w:r>
    </w:p>
    <w:p w14:paraId="6E0A681E" w14:textId="45DE6192" w:rsidR="00B63DD6" w:rsidRDefault="00B553B1" w:rsidP="00AA4AF2">
      <w:r>
        <w:t>Obviously, the decision must be made in RAN2. Nonetheless, RAN3 may tentatively agree signalling needed for such modified solution and inform RAN2 about the discussion and conclusions.</w:t>
      </w:r>
    </w:p>
    <w:p w14:paraId="7F52080F" w14:textId="48AFF6C7" w:rsidR="00B553B1" w:rsidRPr="00B94753" w:rsidRDefault="00B553B1" w:rsidP="00AA4AF2">
      <w:pPr>
        <w:rPr>
          <w:b/>
          <w:bCs/>
        </w:rPr>
      </w:pPr>
      <w:r w:rsidRPr="00B94753">
        <w:rPr>
          <w:b/>
          <w:bCs/>
        </w:rPr>
        <w:t xml:space="preserve">Proposal </w:t>
      </w:r>
      <w:r w:rsidR="00502D34">
        <w:rPr>
          <w:b/>
          <w:bCs/>
        </w:rPr>
        <w:t>1-</w:t>
      </w:r>
      <w:r w:rsidRPr="00B94753">
        <w:rPr>
          <w:b/>
          <w:bCs/>
        </w:rPr>
        <w:t>1: It is proposed to enable signalling where the nodes coordinate which RLCs each of them controls.</w:t>
      </w:r>
    </w:p>
    <w:p w14:paraId="6DC68ACA" w14:textId="29F4C273" w:rsidR="00B553B1" w:rsidRDefault="00B553B1" w:rsidP="00AA4AF2">
      <w:r>
        <w:t xml:space="preserve">It is necessary to consider which node shall be responsible for the split. From the multiplication perspective, it does not really matter: the best UL links should be utilised, but neither of the nodes has full picture. Therefore, considering that MAC CE is a per-DRB configuration, it seems natural that the decision is made in the hosting node. Then, for the sake of simplicity, at this stage it seems enough that such decision is communicated to the assisting node – negotiations would be too complicated and hard to conclude (as discussed above, neither node has the information if the demands of its peer are indeed justified). </w:t>
      </w:r>
      <w:proofErr w:type="spellStart"/>
      <w:r>
        <w:t>Obiously</w:t>
      </w:r>
      <w:proofErr w:type="spellEnd"/>
      <w:r>
        <w:t>, such decision should be a subject of modification using either of the modification procedures.</w:t>
      </w:r>
    </w:p>
    <w:p w14:paraId="10E3C02C" w14:textId="54A6E319" w:rsidR="00B553B1" w:rsidRPr="00B94753" w:rsidRDefault="00B553B1" w:rsidP="00AA4AF2">
      <w:pPr>
        <w:rPr>
          <w:b/>
          <w:bCs/>
        </w:rPr>
      </w:pPr>
      <w:r w:rsidRPr="00B94753">
        <w:rPr>
          <w:b/>
          <w:bCs/>
        </w:rPr>
        <w:t xml:space="preserve">Proposal </w:t>
      </w:r>
      <w:r w:rsidR="00502D34">
        <w:rPr>
          <w:b/>
          <w:bCs/>
        </w:rPr>
        <w:t>1-</w:t>
      </w:r>
      <w:r w:rsidRPr="00B94753">
        <w:rPr>
          <w:b/>
          <w:bCs/>
        </w:rPr>
        <w:t>2: It is the hosting node to decide about the split of RLCs in the UE between the MN and the SN.</w:t>
      </w:r>
    </w:p>
    <w:p w14:paraId="728DF70C" w14:textId="79FB2FB9" w:rsidR="00A3280F" w:rsidRDefault="00A3280F" w:rsidP="00A3280F">
      <w:pPr>
        <w:pStyle w:val="Heading2"/>
      </w:pPr>
      <w:r>
        <w:t>2.1</w:t>
      </w:r>
      <w:r>
        <w:tab/>
        <w:t>DL</w:t>
      </w:r>
    </w:p>
    <w:p w14:paraId="6028E10B" w14:textId="1726D715" w:rsidR="00502D34" w:rsidRDefault="00502D34" w:rsidP="00502D34">
      <w:pPr>
        <w:jc w:val="both"/>
        <w:rPr>
          <w:lang w:val="en-US"/>
        </w:rPr>
      </w:pPr>
      <w:r>
        <w:rPr>
          <w:lang w:val="en-US"/>
        </w:rPr>
        <w:t>In a paper provided to the last meeting [</w:t>
      </w:r>
      <w:r w:rsidR="00BF7538">
        <w:rPr>
          <w:lang w:val="en-US"/>
        </w:rPr>
        <w:t>2</w:t>
      </w:r>
      <w:r>
        <w:rPr>
          <w:lang w:val="en-US"/>
        </w:rPr>
        <w:t>], it was explained that partial coordination is needed for DL multiplication:</w:t>
      </w:r>
    </w:p>
    <w:p w14:paraId="1B4E417C" w14:textId="77777777" w:rsidR="00502D34" w:rsidRDefault="00502D34" w:rsidP="00502D34">
      <w:pPr>
        <w:pStyle w:val="ListParagraph"/>
        <w:numPr>
          <w:ilvl w:val="0"/>
          <w:numId w:val="39"/>
        </w:numPr>
        <w:jc w:val="both"/>
      </w:pPr>
      <w:r>
        <w:t>If no coordination is assumed, the MN and the SN may try to configure in total more than 4 RLCs towards the UE.</w:t>
      </w:r>
    </w:p>
    <w:p w14:paraId="2432E766" w14:textId="77777777" w:rsidR="00502D34" w:rsidRDefault="00502D34" w:rsidP="00502D34">
      <w:pPr>
        <w:pStyle w:val="ListParagraph"/>
        <w:numPr>
          <w:ilvl w:val="0"/>
          <w:numId w:val="39"/>
        </w:numPr>
        <w:jc w:val="both"/>
      </w:pPr>
      <w:r>
        <w:t>If the hosting node directly controls the assisting node, it may fail to follow fast changes in the radio quality.</w:t>
      </w:r>
    </w:p>
    <w:p w14:paraId="4FE3F41E" w14:textId="77777777" w:rsidR="00502D34" w:rsidRPr="000A757B" w:rsidRDefault="00502D34" w:rsidP="00502D34">
      <w:pPr>
        <w:pStyle w:val="ListParagraph"/>
        <w:numPr>
          <w:ilvl w:val="0"/>
          <w:numId w:val="39"/>
        </w:numPr>
        <w:jc w:val="both"/>
      </w:pPr>
      <w:r>
        <w:t>However, the hosting node shall be able to provide the min number of copies to be sent to the UE to guarantee certain redundancy.</w:t>
      </w:r>
    </w:p>
    <w:p w14:paraId="77190859" w14:textId="73B69C41" w:rsidR="00502D34" w:rsidRPr="00201BBA" w:rsidRDefault="00502D34" w:rsidP="00502D34">
      <w:pPr>
        <w:jc w:val="both"/>
        <w:rPr>
          <w:b/>
          <w:bCs/>
          <w:lang w:val="en-US"/>
        </w:rPr>
      </w:pPr>
      <w:r w:rsidRPr="00201BBA">
        <w:rPr>
          <w:b/>
          <w:bCs/>
          <w:lang w:val="en-US"/>
        </w:rPr>
        <w:t xml:space="preserve">Proposal </w:t>
      </w:r>
      <w:r>
        <w:rPr>
          <w:b/>
          <w:bCs/>
          <w:lang w:val="en-US"/>
        </w:rPr>
        <w:t>2-</w:t>
      </w:r>
      <w:r w:rsidRPr="00201BBA">
        <w:rPr>
          <w:b/>
          <w:bCs/>
          <w:lang w:val="en-US"/>
        </w:rPr>
        <w:t>1: For DL multiplication, a solution is enabled that allows the hosting node to inform the assisting node about the min and max number of copies to be sent towards the UE.</w:t>
      </w:r>
    </w:p>
    <w:p w14:paraId="16623C4A" w14:textId="77777777" w:rsidR="00502D34" w:rsidRPr="00B27A55" w:rsidRDefault="00502D34" w:rsidP="00502D34">
      <w:pPr>
        <w:jc w:val="both"/>
        <w:rPr>
          <w:lang w:val="en-US"/>
        </w:rPr>
      </w:pPr>
      <w:r>
        <w:rPr>
          <w:lang w:val="en-US"/>
        </w:rPr>
        <w:t xml:space="preserve">In [1], also enhancements needed for the Assistance Information were discussed. </w:t>
      </w:r>
      <w:r w:rsidRPr="00B27A55">
        <w:rPr>
          <w:lang w:val="en-US"/>
        </w:rPr>
        <w:t xml:space="preserve">Currently Assistant Information Data (PDU Type 2) can be provided by </w:t>
      </w:r>
      <w:r>
        <w:rPr>
          <w:lang w:val="en-US"/>
        </w:rPr>
        <w:t>Assisting Node</w:t>
      </w:r>
      <w:r w:rsidRPr="00B27A55">
        <w:rPr>
          <w:lang w:val="en-US"/>
        </w:rPr>
        <w:t xml:space="preserve"> to aid </w:t>
      </w:r>
      <w:r>
        <w:rPr>
          <w:lang w:val="en-US"/>
        </w:rPr>
        <w:t>Hosting Node</w:t>
      </w:r>
      <w:r w:rsidRPr="00B27A55">
        <w:rPr>
          <w:lang w:val="en-US"/>
        </w:rPr>
        <w:t xml:space="preserve"> in the </w:t>
      </w:r>
      <w:r>
        <w:rPr>
          <w:lang w:val="en-US"/>
        </w:rPr>
        <w:t xml:space="preserve">user plane management and optimization procedures of </w:t>
      </w:r>
      <w:r w:rsidRPr="00B27A55">
        <w:rPr>
          <w:lang w:val="en-US"/>
        </w:rPr>
        <w:t>PDCP duplication. However, such Assistance Information Data (comprising average CQI, average HARQ failure, average HARQ Retransmissions, DL radio quality index, UL radio quality index, and power headroom report) is specified to be provided per DRB only i.e. not per RLC entity. Assistance information could be used to decide how many</w:t>
      </w:r>
      <w:r>
        <w:rPr>
          <w:lang w:val="en-US"/>
        </w:rPr>
        <w:t xml:space="preserve"> RLC entities should be activated at minimum</w:t>
      </w:r>
      <w:r w:rsidRPr="00B27A55">
        <w:rPr>
          <w:lang w:val="en-US"/>
        </w:rPr>
        <w:t xml:space="preserve">. Thus, assistance information should be provided separately per each RLC entity. Otherwise </w:t>
      </w:r>
      <w:r>
        <w:rPr>
          <w:lang w:val="en-US"/>
        </w:rPr>
        <w:t>Hosting Node</w:t>
      </w:r>
      <w:r w:rsidRPr="00B27A55">
        <w:rPr>
          <w:lang w:val="en-US"/>
        </w:rPr>
        <w:t xml:space="preserve"> </w:t>
      </w:r>
      <w:proofErr w:type="spellStart"/>
      <w:r w:rsidRPr="00B27A55">
        <w:rPr>
          <w:lang w:val="en-US"/>
        </w:rPr>
        <w:t>can not</w:t>
      </w:r>
      <w:proofErr w:type="spellEnd"/>
      <w:r w:rsidRPr="00B27A55">
        <w:rPr>
          <w:lang w:val="en-US"/>
        </w:rPr>
        <w:t xml:space="preserve"> reliably compare all configured legs between each other and make best possible decision about number of active legs and how number of transmitted copies should be shared between </w:t>
      </w:r>
      <w:r>
        <w:rPr>
          <w:lang w:val="en-US"/>
        </w:rPr>
        <w:t>Hosting Node</w:t>
      </w:r>
      <w:r w:rsidRPr="00B27A55">
        <w:rPr>
          <w:lang w:val="en-US"/>
        </w:rPr>
        <w:t xml:space="preserve"> and </w:t>
      </w:r>
      <w:r>
        <w:rPr>
          <w:lang w:val="en-US"/>
        </w:rPr>
        <w:t>Assisting Node</w:t>
      </w:r>
      <w:r w:rsidRPr="00B27A55">
        <w:rPr>
          <w:lang w:val="en-US"/>
        </w:rPr>
        <w:t>.</w:t>
      </w:r>
    </w:p>
    <w:p w14:paraId="51AFA365" w14:textId="5E015706" w:rsidR="00502D34" w:rsidRPr="00201BBA" w:rsidRDefault="00502D34" w:rsidP="00502D34">
      <w:pPr>
        <w:jc w:val="both"/>
        <w:rPr>
          <w:b/>
          <w:bCs/>
          <w:lang w:val="en-US"/>
        </w:rPr>
      </w:pPr>
      <w:r w:rsidRPr="00201BBA">
        <w:rPr>
          <w:b/>
          <w:bCs/>
          <w:lang w:val="en-US"/>
        </w:rPr>
        <w:t xml:space="preserve">Proposal </w:t>
      </w:r>
      <w:r>
        <w:rPr>
          <w:b/>
          <w:bCs/>
          <w:lang w:val="en-US"/>
        </w:rPr>
        <w:t>2-2</w:t>
      </w:r>
      <w:r w:rsidRPr="00201BBA">
        <w:rPr>
          <w:b/>
          <w:bCs/>
          <w:lang w:val="en-US"/>
        </w:rPr>
        <w:t>: Assistance Information Data to be provided with respect to each RLC entity associated at the Assisting Node.</w:t>
      </w:r>
    </w:p>
    <w:p w14:paraId="28E42E52" w14:textId="77777777" w:rsidR="000F16C4" w:rsidRPr="001F127C" w:rsidRDefault="00CD2620" w:rsidP="00E00CEF">
      <w:pPr>
        <w:pStyle w:val="Heading1"/>
      </w:pPr>
      <w:r w:rsidRPr="001F127C">
        <w:t>3</w:t>
      </w:r>
      <w:r w:rsidR="000F16C4" w:rsidRPr="001F127C">
        <w:tab/>
      </w:r>
      <w:r w:rsidRPr="001F127C">
        <w:t>Conclusions</w:t>
      </w:r>
    </w:p>
    <w:p w14:paraId="2C10ADBC" w14:textId="7F08A314" w:rsidR="00A15228" w:rsidRDefault="00B553B1" w:rsidP="006A43F7">
      <w:pPr>
        <w:jc w:val="both"/>
        <w:rPr>
          <w:bCs/>
        </w:rPr>
      </w:pPr>
      <w:r>
        <w:rPr>
          <w:bCs/>
        </w:rPr>
        <w:t xml:space="preserve">In this paper, we </w:t>
      </w:r>
      <w:r w:rsidR="00BF7538">
        <w:rPr>
          <w:bCs/>
        </w:rPr>
        <w:t xml:space="preserve">have </w:t>
      </w:r>
      <w:r>
        <w:rPr>
          <w:bCs/>
        </w:rPr>
        <w:t xml:space="preserve">analysed the </w:t>
      </w:r>
      <w:r w:rsidR="00BF7538">
        <w:rPr>
          <w:bCs/>
        </w:rPr>
        <w:t xml:space="preserve">requirements for both, the UL and the DL. For UL, we started from the </w:t>
      </w:r>
      <w:r>
        <w:rPr>
          <w:bCs/>
        </w:rPr>
        <w:t>LS received from RAN2</w:t>
      </w:r>
      <w:r w:rsidR="00BF7538">
        <w:rPr>
          <w:bCs/>
        </w:rPr>
        <w:t xml:space="preserve"> and </w:t>
      </w:r>
      <w:r w:rsidR="00C25B35">
        <w:rPr>
          <w:bCs/>
        </w:rPr>
        <w:t>observed that from RAN3 perspective, the assumed solution is not feasible, but may become one, if modified a little. Therefore, we make following proposals</w:t>
      </w:r>
      <w:r>
        <w:rPr>
          <w:bCs/>
        </w:rPr>
        <w:t>:</w:t>
      </w:r>
    </w:p>
    <w:p w14:paraId="6F191BD7" w14:textId="023D57E3" w:rsidR="00B553B1" w:rsidRPr="000A07DD" w:rsidRDefault="000A07DD" w:rsidP="000A07DD">
      <w:pPr>
        <w:tabs>
          <w:tab w:val="left" w:pos="993"/>
        </w:tabs>
        <w:ind w:left="494"/>
        <w:jc w:val="both"/>
        <w:rPr>
          <w:bCs/>
        </w:rPr>
      </w:pPr>
      <w:r>
        <w:rPr>
          <w:bCs/>
        </w:rPr>
        <w:t>1-1)</w:t>
      </w:r>
      <w:r>
        <w:rPr>
          <w:bCs/>
        </w:rPr>
        <w:tab/>
      </w:r>
      <w:r w:rsidR="00C25B35" w:rsidRPr="000A07DD">
        <w:rPr>
          <w:bCs/>
        </w:rPr>
        <w:t>It is proposed to enable signalling where the nodes coordinate which RLCs each of them controls.</w:t>
      </w:r>
    </w:p>
    <w:p w14:paraId="0A6B6301" w14:textId="4635FF88" w:rsidR="00C25B35" w:rsidRPr="000A07DD" w:rsidRDefault="000A07DD" w:rsidP="000A07DD">
      <w:pPr>
        <w:tabs>
          <w:tab w:val="left" w:pos="993"/>
        </w:tabs>
        <w:ind w:left="494"/>
        <w:jc w:val="both"/>
        <w:rPr>
          <w:bCs/>
        </w:rPr>
      </w:pPr>
      <w:r>
        <w:rPr>
          <w:bCs/>
        </w:rPr>
        <w:t>1-2)</w:t>
      </w:r>
      <w:r>
        <w:rPr>
          <w:bCs/>
        </w:rPr>
        <w:tab/>
      </w:r>
      <w:r w:rsidR="00C25B35" w:rsidRPr="000A07DD">
        <w:rPr>
          <w:bCs/>
        </w:rPr>
        <w:t>It is the hosting node to decide about the split of RLCs in the UE between the MN and the SN.</w:t>
      </w:r>
    </w:p>
    <w:p w14:paraId="2613B4E5" w14:textId="0867B557" w:rsidR="00BF7538" w:rsidRDefault="00BF7538" w:rsidP="006A43F7">
      <w:pPr>
        <w:jc w:val="both"/>
        <w:rPr>
          <w:bCs/>
        </w:rPr>
      </w:pPr>
      <w:r>
        <w:rPr>
          <w:bCs/>
        </w:rPr>
        <w:t xml:space="preserve">For DL, the </w:t>
      </w:r>
      <w:r w:rsidR="000A07DD">
        <w:rPr>
          <w:bCs/>
        </w:rPr>
        <w:t xml:space="preserve">situation is </w:t>
      </w:r>
      <w:proofErr w:type="gramStart"/>
      <w:r w:rsidR="000A07DD">
        <w:rPr>
          <w:bCs/>
        </w:rPr>
        <w:t>simpler</w:t>
      </w:r>
      <w:proofErr w:type="gramEnd"/>
      <w:r w:rsidR="000A07DD">
        <w:rPr>
          <w:bCs/>
        </w:rPr>
        <w:t xml:space="preserve"> and the proposals are as follows</w:t>
      </w:r>
      <w:r>
        <w:rPr>
          <w:bCs/>
        </w:rPr>
        <w:t>:</w:t>
      </w:r>
    </w:p>
    <w:p w14:paraId="5C76088F" w14:textId="0A924757" w:rsidR="00BF7538" w:rsidRDefault="000A07DD" w:rsidP="000A07DD">
      <w:pPr>
        <w:tabs>
          <w:tab w:val="left" w:pos="993"/>
        </w:tabs>
        <w:ind w:left="494"/>
        <w:jc w:val="both"/>
        <w:rPr>
          <w:bCs/>
        </w:rPr>
      </w:pPr>
      <w:r>
        <w:rPr>
          <w:bCs/>
        </w:rPr>
        <w:t>2-1)</w:t>
      </w:r>
      <w:r>
        <w:rPr>
          <w:bCs/>
        </w:rPr>
        <w:tab/>
      </w:r>
      <w:r w:rsidRPr="000A07DD">
        <w:rPr>
          <w:bCs/>
        </w:rPr>
        <w:t>For DL multiplication, a solution is enabled that allows the hosting node to inform the assisting node about the min and max number of copies to be sent towards the UE.</w:t>
      </w:r>
    </w:p>
    <w:p w14:paraId="28C79AAA" w14:textId="519D52E9" w:rsidR="000A07DD" w:rsidRDefault="000A07DD" w:rsidP="000A07DD">
      <w:pPr>
        <w:tabs>
          <w:tab w:val="left" w:pos="993"/>
        </w:tabs>
        <w:ind w:left="494"/>
        <w:jc w:val="both"/>
        <w:rPr>
          <w:bCs/>
        </w:rPr>
      </w:pPr>
      <w:r>
        <w:rPr>
          <w:bCs/>
        </w:rPr>
        <w:t>2-2)</w:t>
      </w:r>
      <w:r>
        <w:rPr>
          <w:bCs/>
        </w:rPr>
        <w:tab/>
      </w:r>
      <w:r w:rsidRPr="000A07DD">
        <w:rPr>
          <w:bCs/>
        </w:rPr>
        <w:t>Assistance Information Data to be provided with respect to each RLC entity associated at the Assisting Node.</w:t>
      </w:r>
    </w:p>
    <w:p w14:paraId="1A17A178" w14:textId="753AB2DF" w:rsidR="00B553B1" w:rsidRPr="001F127C" w:rsidRDefault="00B553B1" w:rsidP="006A43F7">
      <w:pPr>
        <w:jc w:val="both"/>
        <w:rPr>
          <w:bCs/>
        </w:rPr>
      </w:pPr>
      <w:r>
        <w:rPr>
          <w:bCs/>
        </w:rPr>
        <w:lastRenderedPageBreak/>
        <w:t xml:space="preserve">A TP implementing the </w:t>
      </w:r>
      <w:r w:rsidR="00BF7538">
        <w:rPr>
          <w:bCs/>
        </w:rPr>
        <w:t xml:space="preserve">proposal related to the DL and a </w:t>
      </w:r>
      <w:r>
        <w:rPr>
          <w:bCs/>
        </w:rPr>
        <w:t xml:space="preserve">tentative solution </w:t>
      </w:r>
      <w:r w:rsidR="00BF7538">
        <w:rPr>
          <w:bCs/>
        </w:rPr>
        <w:t xml:space="preserve">for UL </w:t>
      </w:r>
      <w:r>
        <w:rPr>
          <w:bCs/>
        </w:rPr>
        <w:t>are proposed in [</w:t>
      </w:r>
      <w:r w:rsidR="00BF7538">
        <w:rPr>
          <w:bCs/>
        </w:rPr>
        <w:t>3</w:t>
      </w:r>
      <w:r>
        <w:rPr>
          <w:bCs/>
        </w:rPr>
        <w:t xml:space="preserve">], </w:t>
      </w:r>
      <w:r w:rsidR="00194291">
        <w:rPr>
          <w:bCs/>
        </w:rPr>
        <w:t xml:space="preserve">the support for the Assistance Information is proposed in [4], </w:t>
      </w:r>
      <w:r>
        <w:rPr>
          <w:bCs/>
        </w:rPr>
        <w:t xml:space="preserve">while the LS to RAN2 where RAN3’s concerns and the tentative solution are presented is proposed </w:t>
      </w:r>
      <w:r w:rsidR="004F3322">
        <w:rPr>
          <w:bCs/>
        </w:rPr>
        <w:t xml:space="preserve">in </w:t>
      </w:r>
      <w:r w:rsidR="00BF7538">
        <w:rPr>
          <w:bCs/>
        </w:rPr>
        <w:t>[</w:t>
      </w:r>
      <w:r w:rsidR="00194291">
        <w:rPr>
          <w:bCs/>
        </w:rPr>
        <w:t>5</w:t>
      </w:r>
      <w:r w:rsidR="00BF7538">
        <w:rPr>
          <w:bCs/>
        </w:rPr>
        <w:t>]</w:t>
      </w:r>
      <w:r>
        <w:rPr>
          <w:bCs/>
        </w:rPr>
        <w:t>.</w:t>
      </w:r>
    </w:p>
    <w:p w14:paraId="483F8717" w14:textId="77777777" w:rsidR="00403B9B" w:rsidRPr="001F127C" w:rsidRDefault="00403B9B" w:rsidP="00403B9B">
      <w:pPr>
        <w:pStyle w:val="Heading1"/>
      </w:pPr>
      <w:r w:rsidRPr="001F127C">
        <w:t>References</w:t>
      </w:r>
    </w:p>
    <w:p w14:paraId="2AF1DCFA" w14:textId="109CFE25" w:rsidR="006A43F7" w:rsidRDefault="004B2DCB" w:rsidP="008A3464">
      <w:pPr>
        <w:numPr>
          <w:ilvl w:val="0"/>
          <w:numId w:val="4"/>
        </w:numPr>
        <w:overflowPunct w:val="0"/>
        <w:autoSpaceDE w:val="0"/>
        <w:autoSpaceDN w:val="0"/>
        <w:adjustRightInd w:val="0"/>
        <w:textAlignment w:val="baseline"/>
      </w:pPr>
      <w:r w:rsidRPr="001F127C">
        <w:t>R2-1916576, RAN2 #108</w:t>
      </w:r>
    </w:p>
    <w:p w14:paraId="08748D3B" w14:textId="77777777" w:rsidR="00BF7538" w:rsidRDefault="00BF7538" w:rsidP="00BF7538">
      <w:pPr>
        <w:numPr>
          <w:ilvl w:val="0"/>
          <w:numId w:val="4"/>
        </w:numPr>
        <w:overflowPunct w:val="0"/>
        <w:autoSpaceDE w:val="0"/>
        <w:autoSpaceDN w:val="0"/>
        <w:adjustRightInd w:val="0"/>
        <w:jc w:val="both"/>
        <w:textAlignment w:val="baseline"/>
        <w:rPr>
          <w:lang w:val="en-US"/>
        </w:rPr>
      </w:pPr>
      <w:r>
        <w:rPr>
          <w:lang w:val="en-US"/>
        </w:rPr>
        <w:t>R3-200224, RAN3 #107-e</w:t>
      </w:r>
    </w:p>
    <w:p w14:paraId="1C1628E1" w14:textId="47687480" w:rsidR="00516A37" w:rsidRPr="001F127C" w:rsidRDefault="00AB4F3D" w:rsidP="004F3322">
      <w:pPr>
        <w:numPr>
          <w:ilvl w:val="0"/>
          <w:numId w:val="4"/>
        </w:numPr>
        <w:overflowPunct w:val="0"/>
        <w:autoSpaceDE w:val="0"/>
        <w:autoSpaceDN w:val="0"/>
        <w:adjustRightInd w:val="0"/>
        <w:textAlignment w:val="baseline"/>
      </w:pPr>
      <w:r>
        <w:t>R3-2</w:t>
      </w:r>
      <w:r w:rsidR="003F627F">
        <w:t>01665</w:t>
      </w:r>
      <w:r>
        <w:t>, RAN3 #107-bis</w:t>
      </w:r>
      <w:r w:rsidR="00304B59">
        <w:t>-e</w:t>
      </w:r>
    </w:p>
    <w:p w14:paraId="385DA8F0" w14:textId="7196B725" w:rsidR="00BF7538" w:rsidRPr="001F127C" w:rsidRDefault="00BF7538" w:rsidP="00BF7538">
      <w:pPr>
        <w:numPr>
          <w:ilvl w:val="0"/>
          <w:numId w:val="4"/>
        </w:numPr>
        <w:overflowPunct w:val="0"/>
        <w:autoSpaceDE w:val="0"/>
        <w:autoSpaceDN w:val="0"/>
        <w:adjustRightInd w:val="0"/>
        <w:textAlignment w:val="baseline"/>
      </w:pPr>
      <w:r>
        <w:t>R3-20</w:t>
      </w:r>
      <w:r w:rsidR="003F627F">
        <w:t>1666</w:t>
      </w:r>
      <w:r>
        <w:t>, RAN3 #107-bis</w:t>
      </w:r>
      <w:r w:rsidR="00304B59">
        <w:t>-e</w:t>
      </w:r>
    </w:p>
    <w:p w14:paraId="448743A8" w14:textId="2E4561A7" w:rsidR="00194291" w:rsidRPr="001F127C" w:rsidRDefault="00194291" w:rsidP="00194291">
      <w:pPr>
        <w:numPr>
          <w:ilvl w:val="0"/>
          <w:numId w:val="4"/>
        </w:numPr>
        <w:overflowPunct w:val="0"/>
        <w:autoSpaceDE w:val="0"/>
        <w:autoSpaceDN w:val="0"/>
        <w:adjustRightInd w:val="0"/>
        <w:textAlignment w:val="baseline"/>
      </w:pPr>
      <w:r>
        <w:t>R3-20</w:t>
      </w:r>
      <w:r w:rsidR="003F627F">
        <w:t>1667</w:t>
      </w:r>
      <w:r>
        <w:t>, RAN3 #107-bis</w:t>
      </w:r>
      <w:r w:rsidR="00304B59">
        <w:t>-e</w:t>
      </w:r>
    </w:p>
    <w:p w14:paraId="2445A1E2" w14:textId="77777777" w:rsidR="004F3322" w:rsidRPr="001F127C" w:rsidRDefault="004F3322" w:rsidP="0022219E">
      <w:pPr>
        <w:overflowPunct w:val="0"/>
        <w:autoSpaceDE w:val="0"/>
        <w:autoSpaceDN w:val="0"/>
        <w:adjustRightInd w:val="0"/>
        <w:textAlignment w:val="baseline"/>
      </w:pPr>
      <w:bookmarkStart w:id="2" w:name="_GoBack"/>
      <w:bookmarkEnd w:id="2"/>
    </w:p>
    <w:sectPr w:rsidR="004F3322" w:rsidRPr="001F127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B1EAD" w14:textId="77777777" w:rsidR="00975C98" w:rsidRDefault="00975C98">
      <w:r>
        <w:separator/>
      </w:r>
    </w:p>
  </w:endnote>
  <w:endnote w:type="continuationSeparator" w:id="0">
    <w:p w14:paraId="19D2B0EC" w14:textId="77777777" w:rsidR="00975C98" w:rsidRDefault="00975C98">
      <w:r>
        <w:continuationSeparator/>
      </w:r>
    </w:p>
  </w:endnote>
  <w:endnote w:type="continuationNotice" w:id="1">
    <w:p w14:paraId="42B7ABE8" w14:textId="77777777" w:rsidR="00975C98" w:rsidRDefault="00975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A9A3B" w14:textId="77777777" w:rsidR="00975C98" w:rsidRDefault="00975C98">
      <w:r>
        <w:separator/>
      </w:r>
    </w:p>
  </w:footnote>
  <w:footnote w:type="continuationSeparator" w:id="0">
    <w:p w14:paraId="26D88D8D" w14:textId="77777777" w:rsidR="00975C98" w:rsidRDefault="00975C98">
      <w:r>
        <w:continuationSeparator/>
      </w:r>
    </w:p>
  </w:footnote>
  <w:footnote w:type="continuationNotice" w:id="1">
    <w:p w14:paraId="13D4C67B" w14:textId="77777777" w:rsidR="00975C98" w:rsidRDefault="00975C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9F4058"/>
    <w:multiLevelType w:val="hybridMultilevel"/>
    <w:tmpl w:val="5958F3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7222FEA"/>
    <w:multiLevelType w:val="hybridMultilevel"/>
    <w:tmpl w:val="9C8C0CDC"/>
    <w:lvl w:ilvl="0" w:tplc="F868679E">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3011D5"/>
    <w:multiLevelType w:val="multilevel"/>
    <w:tmpl w:val="768EA8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15"/>
  </w:num>
  <w:num w:numId="4">
    <w:abstractNumId w:val="9"/>
  </w:num>
  <w:num w:numId="5">
    <w:abstractNumId w:val="10"/>
  </w:num>
  <w:num w:numId="6">
    <w:abstractNumId w:val="39"/>
  </w:num>
  <w:num w:numId="7">
    <w:abstractNumId w:val="25"/>
  </w:num>
  <w:num w:numId="8">
    <w:abstractNumId w:val="16"/>
  </w:num>
  <w:num w:numId="9">
    <w:abstractNumId w:val="38"/>
  </w:num>
  <w:num w:numId="10">
    <w:abstractNumId w:val="24"/>
  </w:num>
  <w:num w:numId="11">
    <w:abstractNumId w:val="14"/>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8"/>
  </w:num>
  <w:num w:numId="26">
    <w:abstractNumId w:val="17"/>
  </w:num>
  <w:num w:numId="27">
    <w:abstractNumId w:val="21"/>
  </w:num>
  <w:num w:numId="28">
    <w:abstractNumId w:val="36"/>
  </w:num>
  <w:num w:numId="29">
    <w:abstractNumId w:val="37"/>
  </w:num>
  <w:num w:numId="30">
    <w:abstractNumId w:val="26"/>
  </w:num>
  <w:num w:numId="31">
    <w:abstractNumId w:val="23"/>
  </w:num>
  <w:num w:numId="32">
    <w:abstractNumId w:val="18"/>
  </w:num>
  <w:num w:numId="33">
    <w:abstractNumId w:val="29"/>
  </w:num>
  <w:num w:numId="34">
    <w:abstractNumId w:val="13"/>
  </w:num>
  <w:num w:numId="35">
    <w:abstractNumId w:val="12"/>
  </w:num>
  <w:num w:numId="36">
    <w:abstractNumId w:val="34"/>
  </w:num>
  <w:num w:numId="37">
    <w:abstractNumId w:val="22"/>
  </w:num>
  <w:num w:numId="38">
    <w:abstractNumId w:val="27"/>
  </w:num>
  <w:num w:numId="39">
    <w:abstractNumId w:val="11"/>
  </w:num>
  <w:num w:numId="40">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07DD"/>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291"/>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27C"/>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4B59"/>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3F627F"/>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1547"/>
    <w:rsid w:val="00483AFF"/>
    <w:rsid w:val="00484DBF"/>
    <w:rsid w:val="004862A9"/>
    <w:rsid w:val="00486CD7"/>
    <w:rsid w:val="00490813"/>
    <w:rsid w:val="00490E2A"/>
    <w:rsid w:val="00492406"/>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2DCB"/>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3322"/>
    <w:rsid w:val="004F4CF7"/>
    <w:rsid w:val="004F536A"/>
    <w:rsid w:val="005020E7"/>
    <w:rsid w:val="00502ACC"/>
    <w:rsid w:val="00502B46"/>
    <w:rsid w:val="00502D34"/>
    <w:rsid w:val="00503171"/>
    <w:rsid w:val="005104C3"/>
    <w:rsid w:val="0051206A"/>
    <w:rsid w:val="00512309"/>
    <w:rsid w:val="00512CFF"/>
    <w:rsid w:val="00514482"/>
    <w:rsid w:val="00516A37"/>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57C0F"/>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B7445"/>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473AF"/>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430"/>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75C98"/>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26C6"/>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80F"/>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32C"/>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4F3D"/>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53B1"/>
    <w:rsid w:val="00B573A0"/>
    <w:rsid w:val="00B575B7"/>
    <w:rsid w:val="00B620C6"/>
    <w:rsid w:val="00B62656"/>
    <w:rsid w:val="00B63DD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753"/>
    <w:rsid w:val="00B94EC5"/>
    <w:rsid w:val="00B95C0E"/>
    <w:rsid w:val="00BA0F1F"/>
    <w:rsid w:val="00BA2519"/>
    <w:rsid w:val="00BA4DBE"/>
    <w:rsid w:val="00BA79DD"/>
    <w:rsid w:val="00BB05BD"/>
    <w:rsid w:val="00BB295E"/>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538"/>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B35"/>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6128"/>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5B184A29-FBA2-4B1A-8FE1-3ABB948D9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199</TotalTime>
  <Pages>3</Pages>
  <Words>1009</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7052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Coordination of UL and DL transmission for multiplication over up to 4 RLCs</dc:title>
  <dc:subject>3GPP RAN3 #107-bis-e</dc:subject>
  <dc:creator>Benoist Sébire</dc:creator>
  <cp:keywords>&lt;keyword[, keyword, ]&gt;</cp:keywords>
  <dc:description/>
  <cp:lastModifiedBy>Nokia-cleanup</cp:lastModifiedBy>
  <cp:revision>37</cp:revision>
  <cp:lastPrinted>2019-03-27T07:16:00Z</cp:lastPrinted>
  <dcterms:created xsi:type="dcterms:W3CDTF">2019-10-03T12:07:00Z</dcterms:created>
  <dcterms:modified xsi:type="dcterms:W3CDTF">2020-04-09T08:50:00Z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